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3923C" w14:textId="77777777" w:rsidR="008C3CFC" w:rsidRPr="00FD33BD" w:rsidRDefault="008C3CFC" w:rsidP="008C3CFC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  <w:u w:val="single"/>
        </w:rPr>
        <w:t>Thomas ROBYNS</w:t>
      </w:r>
      <w:r w:rsidRPr="00FD33B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D33BD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FD33BD">
        <w:rPr>
          <w:rFonts w:ascii="Times New Roman" w:hAnsi="Times New Roman" w:cs="Times New Roman"/>
          <w:sz w:val="24"/>
          <w:szCs w:val="24"/>
        </w:rPr>
        <w:t>fl.1480)</w:t>
      </w:r>
    </w:p>
    <w:p w14:paraId="1EFDE3F6" w14:textId="77777777" w:rsidR="008C3CFC" w:rsidRPr="00FD33BD" w:rsidRDefault="008C3CFC" w:rsidP="008C3CFC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>of Salisbury. Merchant.</w:t>
      </w:r>
    </w:p>
    <w:p w14:paraId="0D1F17E2" w14:textId="77777777" w:rsidR="008C3CFC" w:rsidRPr="00FD33BD" w:rsidRDefault="008C3CFC" w:rsidP="008C3CFC">
      <w:pPr>
        <w:rPr>
          <w:rFonts w:ascii="Times New Roman" w:hAnsi="Times New Roman" w:cs="Times New Roman"/>
          <w:sz w:val="24"/>
          <w:szCs w:val="24"/>
        </w:rPr>
      </w:pPr>
    </w:p>
    <w:p w14:paraId="7CE3DF76" w14:textId="77777777" w:rsidR="008C3CFC" w:rsidRPr="00FD33BD" w:rsidRDefault="008C3CFC" w:rsidP="008C3CFC">
      <w:pPr>
        <w:rPr>
          <w:rFonts w:ascii="Times New Roman" w:hAnsi="Times New Roman" w:cs="Times New Roman"/>
          <w:sz w:val="24"/>
          <w:szCs w:val="24"/>
        </w:rPr>
      </w:pPr>
    </w:p>
    <w:p w14:paraId="4D00B212" w14:textId="77777777" w:rsidR="008C3CFC" w:rsidRPr="00FD33BD" w:rsidRDefault="008C3CFC" w:rsidP="008C3CFC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ab/>
        <w:t>1480</w:t>
      </w:r>
      <w:r w:rsidRPr="00FD33BD"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 w:rsidRPr="00FD33BD">
        <w:rPr>
          <w:rFonts w:ascii="Times New Roman" w:hAnsi="Times New Roman" w:cs="Times New Roman"/>
          <w:sz w:val="24"/>
          <w:szCs w:val="24"/>
        </w:rPr>
        <w:t>Aport</w:t>
      </w:r>
      <w:proofErr w:type="spellEnd"/>
      <w:r w:rsidRPr="00FD33BD">
        <w:rPr>
          <w:rFonts w:ascii="Times New Roman" w:hAnsi="Times New Roman" w:cs="Times New Roman"/>
          <w:sz w:val="24"/>
          <w:szCs w:val="24"/>
        </w:rPr>
        <w:t xml:space="preserve">(q.v.) brought a plaint against him, Henry </w:t>
      </w:r>
      <w:proofErr w:type="spellStart"/>
      <w:r w:rsidRPr="00FD33BD">
        <w:rPr>
          <w:rFonts w:ascii="Times New Roman" w:hAnsi="Times New Roman" w:cs="Times New Roman"/>
          <w:sz w:val="24"/>
          <w:szCs w:val="24"/>
        </w:rPr>
        <w:t>Symson</w:t>
      </w:r>
      <w:proofErr w:type="spellEnd"/>
      <w:r w:rsidRPr="00FD33BD"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2EBC2E4A" w14:textId="77777777" w:rsidR="008C3CFC" w:rsidRPr="00FD33BD" w:rsidRDefault="008C3CFC" w:rsidP="008C3CFC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ab/>
      </w:r>
      <w:r w:rsidRPr="00FD33BD">
        <w:rPr>
          <w:rFonts w:ascii="Times New Roman" w:hAnsi="Times New Roman" w:cs="Times New Roman"/>
          <w:sz w:val="24"/>
          <w:szCs w:val="24"/>
        </w:rPr>
        <w:tab/>
        <w:t>Salisbury(q.v.), his wife, Joan(q.v.), John Laurence of Winchester(q.v.),</w:t>
      </w:r>
    </w:p>
    <w:p w14:paraId="044886E2" w14:textId="77777777" w:rsidR="008C3CFC" w:rsidRPr="00FD33BD" w:rsidRDefault="008C3CFC" w:rsidP="008C3CFC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ab/>
      </w:r>
      <w:r w:rsidRPr="00FD33BD">
        <w:rPr>
          <w:rFonts w:ascii="Times New Roman" w:hAnsi="Times New Roman" w:cs="Times New Roman"/>
          <w:sz w:val="24"/>
          <w:szCs w:val="24"/>
        </w:rPr>
        <w:tab/>
        <w:t xml:space="preserve">and Thomas </w:t>
      </w:r>
      <w:proofErr w:type="spellStart"/>
      <w:r w:rsidRPr="00FD33BD">
        <w:rPr>
          <w:rFonts w:ascii="Times New Roman" w:hAnsi="Times New Roman" w:cs="Times New Roman"/>
          <w:sz w:val="24"/>
          <w:szCs w:val="24"/>
        </w:rPr>
        <w:t>Welet</w:t>
      </w:r>
      <w:proofErr w:type="spellEnd"/>
      <w:r w:rsidRPr="00FD33BD">
        <w:rPr>
          <w:rFonts w:ascii="Times New Roman" w:hAnsi="Times New Roman" w:cs="Times New Roman"/>
          <w:sz w:val="24"/>
          <w:szCs w:val="24"/>
        </w:rPr>
        <w:t xml:space="preserve"> of Durrington(q.v.).</w:t>
      </w:r>
    </w:p>
    <w:p w14:paraId="6D6B2FD7" w14:textId="77777777" w:rsidR="008C3CFC" w:rsidRPr="00FD33BD" w:rsidRDefault="008C3CFC" w:rsidP="008C3CFC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ab/>
      </w:r>
      <w:r w:rsidRPr="00FD33BD">
        <w:rPr>
          <w:rFonts w:ascii="Times New Roman" w:hAnsi="Times New Roman" w:cs="Times New Roman"/>
          <w:sz w:val="24"/>
          <w:szCs w:val="24"/>
        </w:rPr>
        <w:tab/>
        <w:t>(http://www.uh.edu/waalt/index.php/CP40/871)</w:t>
      </w:r>
    </w:p>
    <w:p w14:paraId="44173D99" w14:textId="77777777" w:rsidR="008C3CFC" w:rsidRPr="00FD33BD" w:rsidRDefault="008C3CFC" w:rsidP="008C3CFC">
      <w:pPr>
        <w:rPr>
          <w:rFonts w:ascii="Times New Roman" w:hAnsi="Times New Roman" w:cs="Times New Roman"/>
          <w:sz w:val="24"/>
          <w:szCs w:val="24"/>
        </w:rPr>
      </w:pPr>
    </w:p>
    <w:p w14:paraId="4AA2DF0A" w14:textId="77777777" w:rsidR="008C3CFC" w:rsidRPr="00FD33BD" w:rsidRDefault="008C3CFC" w:rsidP="008C3CFC">
      <w:pPr>
        <w:rPr>
          <w:rFonts w:ascii="Times New Roman" w:hAnsi="Times New Roman" w:cs="Times New Roman"/>
          <w:sz w:val="24"/>
          <w:szCs w:val="24"/>
        </w:rPr>
      </w:pPr>
    </w:p>
    <w:p w14:paraId="65534EE8" w14:textId="77777777" w:rsidR="008C3CFC" w:rsidRPr="00FD33BD" w:rsidRDefault="008C3CFC" w:rsidP="008C3CFC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>4 November 2021</w:t>
      </w:r>
    </w:p>
    <w:p w14:paraId="0F72D4F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4FFAD" w14:textId="77777777" w:rsidR="008C3CFC" w:rsidRDefault="008C3CFC" w:rsidP="009139A6">
      <w:r>
        <w:separator/>
      </w:r>
    </w:p>
  </w:endnote>
  <w:endnote w:type="continuationSeparator" w:id="0">
    <w:p w14:paraId="1BA340E3" w14:textId="77777777" w:rsidR="008C3CFC" w:rsidRDefault="008C3C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4A3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D9F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D74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1C354" w14:textId="77777777" w:rsidR="008C3CFC" w:rsidRDefault="008C3CFC" w:rsidP="009139A6">
      <w:r>
        <w:separator/>
      </w:r>
    </w:p>
  </w:footnote>
  <w:footnote w:type="continuationSeparator" w:id="0">
    <w:p w14:paraId="4C18BB13" w14:textId="77777777" w:rsidR="008C3CFC" w:rsidRDefault="008C3C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A6E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3F5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387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CFC"/>
    <w:rsid w:val="000666E0"/>
    <w:rsid w:val="002510B7"/>
    <w:rsid w:val="005C130B"/>
    <w:rsid w:val="00826F5C"/>
    <w:rsid w:val="008C3CF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F8968"/>
  <w15:chartTrackingRefBased/>
  <w15:docId w15:val="{D5CAF71B-F3B7-4843-8315-B50FEA49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CF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2022-02-05T20:28:00Z</dcterms:created>
  <dcterms:modified xsi:type="dcterms:W3CDTF">2022-02-05T20:28:00Z</dcterms:modified>
</cp:coreProperties>
</file>